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127F8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1D12E0">
        <w:trPr>
          <w:trHeight w:val="476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4839D5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839D5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839D5" w:rsidRDefault="004839D5" w:rsidP="0048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674DB6">
        <w:trPr>
          <w:trHeight w:val="399"/>
        </w:trPr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110CA9" w:rsidRDefault="002F054A" w:rsidP="0014293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110C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42932" w:rsidRPr="00110CA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42932"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รองศาสตราจารย์สมศักดิ์ มิตะถา</w:t>
            </w:r>
            <w:r w:rsidR="006C7B37" w:rsidRPr="00110C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110CA9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110C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42932"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="00110CA9" w:rsidRPr="00110C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110CA9"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</w:t>
            </w:r>
            <w:r w:rsidR="00142932"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4000 ต่อ 2002</w:t>
            </w:r>
          </w:p>
        </w:tc>
      </w:tr>
      <w:tr w:rsidR="002F054A" w:rsidRPr="003B7C5A" w:rsidTr="001D12E0">
        <w:trPr>
          <w:trHeight w:val="845"/>
        </w:trPr>
        <w:tc>
          <w:tcPr>
            <w:tcW w:w="5812" w:type="dxa"/>
            <w:gridSpan w:val="2"/>
            <w:tcBorders>
              <w:right w:val="nil"/>
            </w:tcBorders>
          </w:tcPr>
          <w:p w:rsidR="00142932" w:rsidRPr="00110CA9" w:rsidRDefault="002F054A" w:rsidP="00142932">
            <w:pPr>
              <w:rPr>
                <w:sz w:val="30"/>
                <w:szCs w:val="30"/>
              </w:rPr>
            </w:pPr>
            <w:r w:rsidRPr="00110C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42932" w:rsidRPr="00110C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42932"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นางสาวปิยะนุช ปรางค์มณี</w:t>
            </w:r>
            <w:r w:rsidR="00142932" w:rsidRPr="00110C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</w:p>
          <w:p w:rsidR="006C7B37" w:rsidRPr="00110CA9" w:rsidRDefault="00142932" w:rsidP="00142932">
            <w:pPr>
              <w:rPr>
                <w:sz w:val="30"/>
                <w:szCs w:val="30"/>
                <w:cs/>
              </w:rPr>
            </w:pPr>
            <w:r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        นางสาวลักษณา ภูศรี  </w:t>
            </w:r>
            <w:r w:rsidRPr="00110C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110CA9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 w:rsidRPr="00110CA9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110CA9" w:rsidRPr="00110CA9" w:rsidRDefault="00110CA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10C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Pr="00110C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232-4000 ต่อ 2002</w:t>
            </w:r>
          </w:p>
          <w:p w:rsidR="006C7B37" w:rsidRPr="00110CA9" w:rsidRDefault="00110CA9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110CA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</w:t>
            </w:r>
            <w:r w:rsidRPr="00110CA9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110CA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232-4000 ต่อ 2002</w:t>
            </w:r>
          </w:p>
        </w:tc>
      </w:tr>
      <w:tr w:rsidR="002F054A" w:rsidRPr="003B7C5A" w:rsidTr="00C7217D">
        <w:trPr>
          <w:trHeight w:val="2183"/>
        </w:trPr>
        <w:tc>
          <w:tcPr>
            <w:tcW w:w="9498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7217D" w:rsidRPr="002647C1" w:rsidRDefault="00C7217D" w:rsidP="00C7217D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 w:rsidR="00E20C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สำนัก/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C7217D" w:rsidRDefault="00C7217D" w:rsidP="00C7217D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ทั้งนี้ให้สำนัก/หน่วยงานได้ค้นคว้าหาข้อมูลเพิ่มเติมในการจัดท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ำมาตรการ/แนวทางการประหยัดพลังงาน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B97A62">
        <w:trPr>
          <w:trHeight w:val="7575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18"/>
              <w:gridCol w:w="7358"/>
            </w:tblGrid>
            <w:tr w:rsidR="00A155E3" w:rsidRPr="003B7C5A" w:rsidTr="00F627E9">
              <w:trPr>
                <w:trHeight w:val="454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217D" w:rsidRPr="00C7217D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มาดำเนินการจัดทำมาตรการ/แนวทางการประหยัดพลังงานไฟฟ้าของสำนัก/หน่วยงานของปีงบประมาณ พ.ศ. 2562 โดยผู้อำนวยการสำนัก/หน่วยงานให้ความเห็นชอบ</w:t>
                  </w:r>
                </w:p>
              </w:tc>
            </w:tr>
            <w:tr w:rsidR="00C7217D" w:rsidRPr="003B7C5A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pacing w:val="6"/>
                      <w:sz w:val="32"/>
                      <w:szCs w:val="32"/>
                      <w:cs/>
                    </w:rPr>
                    <w:t>จัดทำ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มาตรการ/แนวทางให้เป็นไปตามมาตรการและแนวทางการประหยัดพลังงานของสำนักงานคณะกรรมการการอุดมศึกษา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C7217D" w:rsidRPr="003B7C5A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C7217D" w:rsidRPr="003B7C5A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C7217D" w:rsidRPr="003B7C5A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280"/>
              <w:gridCol w:w="1413"/>
              <w:gridCol w:w="1276"/>
              <w:gridCol w:w="1139"/>
            </w:tblGrid>
            <w:tr w:rsidR="002F054A" w:rsidRPr="003B7C5A" w:rsidTr="00674DB6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674DB6">
              <w:trPr>
                <w:trHeight w:val="881"/>
                <w:jc w:val="center"/>
              </w:trPr>
              <w:tc>
                <w:tcPr>
                  <w:tcW w:w="4160" w:type="dxa"/>
                </w:tcPr>
                <w:p w:rsidR="004032BC" w:rsidRPr="00B26A52" w:rsidRDefault="00C7217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280" w:type="dxa"/>
                </w:tcPr>
                <w:p w:rsidR="004032BC" w:rsidRPr="00AC4F8B" w:rsidRDefault="00110CA9" w:rsidP="00674DB6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  <w:r w:rsidR="00674DB6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 </w:t>
                  </w:r>
                  <w:r w:rsidR="00C7217D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4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D4989" w:rsidP="00674DB6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9E308C"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E308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4</w:t>
                  </w:r>
                  <w:r w:rsidR="003A791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 w:rsidR="003A7919"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9E308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0.20</w:t>
                  </w:r>
                  <w:r w:rsidR="003A7919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00</w:t>
                  </w:r>
                </w:p>
              </w:tc>
            </w:tr>
          </w:tbl>
          <w:p w:rsidR="00F627E9" w:rsidRPr="003B7C5A" w:rsidRDefault="00F627E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930CC" w:rsidRPr="003B7C5A" w:rsidTr="00B97A62">
        <w:trPr>
          <w:trHeight w:val="3785"/>
        </w:trPr>
        <w:tc>
          <w:tcPr>
            <w:tcW w:w="9498" w:type="dxa"/>
            <w:gridSpan w:val="3"/>
          </w:tcPr>
          <w:p w:rsidR="00A930CC" w:rsidRPr="00A930CC" w:rsidRDefault="00A930CC" w:rsidP="00A930C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30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A930CC" w:rsidRPr="00BA2FC8" w:rsidRDefault="00A930CC" w:rsidP="00A930CC">
            <w:pPr>
              <w:pStyle w:val="ListParagraph"/>
              <w:numPr>
                <w:ilvl w:val="0"/>
                <w:numId w:val="11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pacing w:val="-6"/>
                <w:sz w:val="30"/>
                <w:szCs w:val="30"/>
              </w:rPr>
            </w:pPr>
            <w:r w:rsidRPr="00BA2FC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สำนักงานบริหารเทคโนโลยีสารสนเทศเพื่อพัฒนาการศึกษา แต่งตั้งคณะทำงานด้านการประหยัดพลังงาน</w:t>
            </w:r>
            <w:r w:rsidR="00B97A62" w:rsidRPr="00BA2FC8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br/>
            </w: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โดยมีหน้าที่ </w:t>
            </w:r>
          </w:p>
          <w:p w:rsidR="00A930CC" w:rsidRPr="00BA2FC8" w:rsidRDefault="003A7919" w:rsidP="003A791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1.1 </w:t>
            </w:r>
            <w:r w:rsidR="00A930CC" w:rsidRPr="00BA2F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จัดทำมาตรการ แนวทางการประหยัดพลังงานไฟฟ้าของสำนักงาน </w:t>
            </w:r>
          </w:p>
          <w:p w:rsidR="00A930CC" w:rsidRPr="00BA2FC8" w:rsidRDefault="003A7919" w:rsidP="003A791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1.2 </w:t>
            </w:r>
            <w:r w:rsidR="00A930CC" w:rsidRPr="00BA2FC8">
              <w:rPr>
                <w:rFonts w:ascii="TH SarabunPSK" w:hAnsi="TH SarabunPSK" w:cs="TH SarabunPSK"/>
                <w:sz w:val="30"/>
                <w:szCs w:val="30"/>
                <w:cs/>
              </w:rPr>
              <w:t>ประชาสัมพันธ์และรณรงค์ให้บุคลากรร่วมกันประหยัดพลังงานตามแนวทางที่วางไว้</w:t>
            </w:r>
          </w:p>
          <w:p w:rsidR="00A930CC" w:rsidRPr="00BA2FC8" w:rsidRDefault="003A7919" w:rsidP="003A791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1.3 </w:t>
            </w:r>
            <w:r w:rsidR="00A930CC"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>ควบคุม กำกับดูแล ให้มีการดำเนินการประหยัดพลังงานอย่างจริงจัง ต่อเนี่อง</w:t>
            </w:r>
          </w:p>
          <w:p w:rsidR="00A930CC" w:rsidRPr="00BA2FC8" w:rsidRDefault="00A930CC" w:rsidP="003A7919">
            <w:pPr>
              <w:pStyle w:val="ListParagraph"/>
              <w:numPr>
                <w:ilvl w:val="0"/>
                <w:numId w:val="11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ประกาศให้เจ้าหน้าที่ทุกท่านในสำนักงานทราบ </w:t>
            </w: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>ม</w:t>
            </w: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>าตรการประหยัดพลังงาน</w:t>
            </w: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ประจำปีงบประมาณ </w:t>
            </w:r>
            <w:r w:rsidR="005536D2" w:rsidRPr="00BA2FC8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พ.ศ. </w:t>
            </w:r>
            <w:r w:rsidRPr="00BA2FC8">
              <w:rPr>
                <w:rFonts w:ascii="TH SarabunPSK" w:hAnsi="TH SarabunPSK" w:cs="TH SarabunPSK"/>
                <w:sz w:val="30"/>
                <w:szCs w:val="30"/>
              </w:rPr>
              <w:t>256</w:t>
            </w:r>
            <w:r w:rsidR="003D4989" w:rsidRPr="00BA2FC8">
              <w:rPr>
                <w:rFonts w:ascii="TH SarabunPSK" w:hAnsi="TH SarabunPSK" w:cs="TH SarabunPSK"/>
                <w:sz w:val="30"/>
                <w:szCs w:val="30"/>
              </w:rPr>
              <w:t>2</w:t>
            </w:r>
            <w:r w:rsidRPr="00BA2FC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>เพื่อร่วมกันประหยัดพลังงานตามมาตรฐานที่วางไว้</w:t>
            </w:r>
          </w:p>
          <w:p w:rsidR="000E0D23" w:rsidRPr="00BA2FC8" w:rsidRDefault="00A930CC" w:rsidP="000E0D23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ประชาสัมพันธ์และรณรงค์ให้เจ้าหน้าที่ทุกท่านร่วมกันประหยัดพลังงานไฟฟ้า</w:t>
            </w:r>
          </w:p>
          <w:p w:rsidR="000E0D23" w:rsidRPr="000E0D23" w:rsidRDefault="00467231" w:rsidP="000E0D23">
            <w:pPr>
              <w:pStyle w:val="ListParagraph"/>
              <w:numPr>
                <w:ilvl w:val="0"/>
                <w:numId w:val="11"/>
              </w:numPr>
              <w:tabs>
                <w:tab w:val="left" w:pos="1051"/>
              </w:tabs>
              <w:ind w:left="59" w:firstLine="709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E0D23" w:rsidRPr="00BA2FC8">
              <w:rPr>
                <w:rFonts w:ascii="TH SarabunPSK" w:hAnsi="TH SarabunPSK" w:cs="TH SarabunPSK" w:hint="cs"/>
                <w:sz w:val="30"/>
                <w:szCs w:val="30"/>
                <w:cs/>
              </w:rPr>
              <w:t>จัดทำสรุปรายงานการดำเนินการตามมาตรการ ณ สิ้นปีงบประมาณ</w:t>
            </w:r>
          </w:p>
        </w:tc>
      </w:tr>
      <w:tr w:rsidR="00A930CC" w:rsidRPr="003B7C5A" w:rsidTr="00B97A62">
        <w:trPr>
          <w:trHeight w:val="1114"/>
        </w:trPr>
        <w:tc>
          <w:tcPr>
            <w:tcW w:w="9498" w:type="dxa"/>
            <w:gridSpan w:val="3"/>
          </w:tcPr>
          <w:p w:rsidR="00B97A62" w:rsidRDefault="00A930CC" w:rsidP="00B97A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930CC" w:rsidRPr="00B97A62" w:rsidRDefault="00B97A62" w:rsidP="00B97A62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 w:rsidR="003D4989" w:rsidRPr="00B97A62">
              <w:rPr>
                <w:rFonts w:ascii="TH SarabunPSK" w:hAnsi="TH SarabunPSK" w:cs="TH SarabunPSK"/>
                <w:sz w:val="32"/>
                <w:szCs w:val="32"/>
                <w:cs/>
              </w:rPr>
              <w:t>ความร่วมมือ</w:t>
            </w:r>
            <w:r w:rsidR="003D4989" w:rsidRPr="00B97A62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ของเจ้าหน้าที่</w:t>
            </w:r>
            <w:r w:rsidR="003D4989" w:rsidRPr="00B97A62">
              <w:rPr>
                <w:rFonts w:ascii="TH SarabunPSK" w:hAnsi="TH SarabunPSK" w:cs="TH SarabunPSK"/>
                <w:sz w:val="32"/>
                <w:szCs w:val="32"/>
                <w:cs/>
              </w:rPr>
              <w:t>ในการประหยัดพลังงาน</w:t>
            </w:r>
          </w:p>
        </w:tc>
      </w:tr>
      <w:tr w:rsidR="00A930CC" w:rsidRPr="003B7C5A" w:rsidTr="00B97A62">
        <w:trPr>
          <w:trHeight w:val="991"/>
        </w:trPr>
        <w:tc>
          <w:tcPr>
            <w:tcW w:w="9498" w:type="dxa"/>
            <w:gridSpan w:val="3"/>
          </w:tcPr>
          <w:p w:rsidR="00A930CC" w:rsidRDefault="00A930CC" w:rsidP="00A930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930CC" w:rsidRPr="003A7919" w:rsidRDefault="00A930CC" w:rsidP="003A7919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930CC" w:rsidRPr="003B7C5A" w:rsidTr="00B97A62">
        <w:trPr>
          <w:trHeight w:val="1402"/>
        </w:trPr>
        <w:tc>
          <w:tcPr>
            <w:tcW w:w="9498" w:type="dxa"/>
            <w:gridSpan w:val="3"/>
          </w:tcPr>
          <w:p w:rsidR="00A930CC" w:rsidRDefault="00A930CC" w:rsidP="00A930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96A3A" w:rsidRPr="003A7919" w:rsidRDefault="00996A3A" w:rsidP="003A7919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หนังสือแต่งตั้งคณะทำงานประหยัดพลังงาน ประจำปีงบประมาณ พ.ศ. </w:t>
            </w:r>
            <w:r w:rsidRPr="003A7919"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</w:p>
          <w:p w:rsidR="00A930CC" w:rsidRPr="003A7919" w:rsidRDefault="00996A3A" w:rsidP="003A7919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ประกาศมาตรการประหยัดพลังงาน ประจำปีงบประมาณ พ.ศ. </w:t>
            </w:r>
            <w:r w:rsidRPr="003A7919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F5D5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A4A" w:rsidRDefault="00BD6A4A">
      <w:r>
        <w:separator/>
      </w:r>
    </w:p>
  </w:endnote>
  <w:endnote w:type="continuationSeparator" w:id="0">
    <w:p w:rsidR="00BD6A4A" w:rsidRDefault="00BD6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A4A" w:rsidRDefault="00BD6A4A">
      <w:r>
        <w:separator/>
      </w:r>
    </w:p>
  </w:footnote>
  <w:footnote w:type="continuationSeparator" w:id="0">
    <w:p w:rsidR="00BD6A4A" w:rsidRDefault="00BD6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80AB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7217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C721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C7217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880AB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7217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C7217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C7217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200.25pt;height:200.25pt" o:bullet="t">
        <v:imagedata r:id="rId1" o:title="321531-200"/>
      </v:shape>
    </w:pict>
  </w:numPicBullet>
  <w:abstractNum w:abstractNumId="0" w15:restartNumberingAfterBreak="0">
    <w:nsid w:val="1C243992"/>
    <w:multiLevelType w:val="hybridMultilevel"/>
    <w:tmpl w:val="5720C450"/>
    <w:lvl w:ilvl="0" w:tplc="1A0C7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47D61"/>
    <w:multiLevelType w:val="hybridMultilevel"/>
    <w:tmpl w:val="15B29F36"/>
    <w:lvl w:ilvl="0" w:tplc="9F60BB32">
      <w:start w:val="1"/>
      <w:numFmt w:val="bullet"/>
      <w:lvlText w:val="-"/>
      <w:lvlJc w:val="left"/>
      <w:pPr>
        <w:ind w:left="1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2EFC3A20"/>
    <w:multiLevelType w:val="hybridMultilevel"/>
    <w:tmpl w:val="012AF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7514E"/>
    <w:multiLevelType w:val="hybridMultilevel"/>
    <w:tmpl w:val="D400B254"/>
    <w:lvl w:ilvl="0" w:tplc="1BD8B6F4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1D14A3C"/>
    <w:multiLevelType w:val="multilevel"/>
    <w:tmpl w:val="8CAAC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9"/>
  </w:num>
  <w:num w:numId="2">
    <w:abstractNumId w:val="7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5976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0D23"/>
    <w:rsid w:val="000E60D4"/>
    <w:rsid w:val="00106E78"/>
    <w:rsid w:val="00110CA9"/>
    <w:rsid w:val="0012187F"/>
    <w:rsid w:val="00127F8C"/>
    <w:rsid w:val="00130734"/>
    <w:rsid w:val="00135353"/>
    <w:rsid w:val="00142932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12E0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36916"/>
    <w:rsid w:val="003430B3"/>
    <w:rsid w:val="00344219"/>
    <w:rsid w:val="0034641C"/>
    <w:rsid w:val="00356974"/>
    <w:rsid w:val="00370876"/>
    <w:rsid w:val="003722D8"/>
    <w:rsid w:val="00382C09"/>
    <w:rsid w:val="00382DD0"/>
    <w:rsid w:val="003A7919"/>
    <w:rsid w:val="003B7C5A"/>
    <w:rsid w:val="003C016E"/>
    <w:rsid w:val="003C2C30"/>
    <w:rsid w:val="003D4989"/>
    <w:rsid w:val="003E0FCD"/>
    <w:rsid w:val="003E1BC4"/>
    <w:rsid w:val="003E4227"/>
    <w:rsid w:val="003F0CC5"/>
    <w:rsid w:val="004032BC"/>
    <w:rsid w:val="00420AFB"/>
    <w:rsid w:val="00426790"/>
    <w:rsid w:val="00427031"/>
    <w:rsid w:val="004306B6"/>
    <w:rsid w:val="0043284A"/>
    <w:rsid w:val="00436A70"/>
    <w:rsid w:val="00443E73"/>
    <w:rsid w:val="00453A01"/>
    <w:rsid w:val="004572D8"/>
    <w:rsid w:val="004640F2"/>
    <w:rsid w:val="00466391"/>
    <w:rsid w:val="00467231"/>
    <w:rsid w:val="004839D5"/>
    <w:rsid w:val="00487609"/>
    <w:rsid w:val="00490606"/>
    <w:rsid w:val="004B1D7E"/>
    <w:rsid w:val="004C3B2B"/>
    <w:rsid w:val="004C5E52"/>
    <w:rsid w:val="004E5D6E"/>
    <w:rsid w:val="004F1157"/>
    <w:rsid w:val="005047DE"/>
    <w:rsid w:val="00516FD7"/>
    <w:rsid w:val="005437F6"/>
    <w:rsid w:val="00546DE3"/>
    <w:rsid w:val="005536D2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74DB6"/>
    <w:rsid w:val="00680463"/>
    <w:rsid w:val="00682347"/>
    <w:rsid w:val="00690952"/>
    <w:rsid w:val="006C2351"/>
    <w:rsid w:val="006C7B37"/>
    <w:rsid w:val="006D7BBB"/>
    <w:rsid w:val="006E0252"/>
    <w:rsid w:val="006E784C"/>
    <w:rsid w:val="006F0B4F"/>
    <w:rsid w:val="006F1043"/>
    <w:rsid w:val="006F1B42"/>
    <w:rsid w:val="006F5D54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4386E"/>
    <w:rsid w:val="007552E1"/>
    <w:rsid w:val="00757110"/>
    <w:rsid w:val="007605D4"/>
    <w:rsid w:val="00764DED"/>
    <w:rsid w:val="007706C4"/>
    <w:rsid w:val="007A21D4"/>
    <w:rsid w:val="007A5E7D"/>
    <w:rsid w:val="007D5E3E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0ABB"/>
    <w:rsid w:val="008A4E84"/>
    <w:rsid w:val="008A6849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6A3A"/>
    <w:rsid w:val="009B23DE"/>
    <w:rsid w:val="009C12E1"/>
    <w:rsid w:val="009D37E4"/>
    <w:rsid w:val="009D395D"/>
    <w:rsid w:val="009E308C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30CC"/>
    <w:rsid w:val="00AB4406"/>
    <w:rsid w:val="00AB6FBE"/>
    <w:rsid w:val="00AB78EA"/>
    <w:rsid w:val="00AC2F65"/>
    <w:rsid w:val="00AD3ECD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97A62"/>
    <w:rsid w:val="00BA1A21"/>
    <w:rsid w:val="00BA2FC8"/>
    <w:rsid w:val="00BB2E91"/>
    <w:rsid w:val="00BC4597"/>
    <w:rsid w:val="00BC5E9D"/>
    <w:rsid w:val="00BC746C"/>
    <w:rsid w:val="00BD6A4A"/>
    <w:rsid w:val="00C05ABF"/>
    <w:rsid w:val="00C06017"/>
    <w:rsid w:val="00C6134E"/>
    <w:rsid w:val="00C67D71"/>
    <w:rsid w:val="00C7217D"/>
    <w:rsid w:val="00CD153B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0CE5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27E9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24E85E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F5175-936E-4081-B896-9FA62C2F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30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อรสุดา จันชา</cp:lastModifiedBy>
  <cp:revision>18</cp:revision>
  <cp:lastPrinted>2018-04-05T01:06:00Z</cp:lastPrinted>
  <dcterms:created xsi:type="dcterms:W3CDTF">2019-04-04T03:23:00Z</dcterms:created>
  <dcterms:modified xsi:type="dcterms:W3CDTF">2019-09-03T03:23:00Z</dcterms:modified>
</cp:coreProperties>
</file>